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23ED4C" w14:textId="77777777" w:rsidR="00A80CEA" w:rsidRDefault="00A80CEA" w:rsidP="00A80CEA">
      <w:pPr>
        <w:pStyle w:val="NormalBold"/>
        <w:jc w:val="center"/>
        <w:rPr>
          <w:sz w:val="28"/>
          <w:szCs w:val="28"/>
        </w:rPr>
      </w:pPr>
      <w:r>
        <w:pict w14:anchorId="29F541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>
        <w:rPr>
          <w:sz w:val="28"/>
          <w:szCs w:val="28"/>
        </w:rPr>
        <w:t>OCR Level 1 in IT User Skills ITQ</w:t>
      </w:r>
    </w:p>
    <w:p w14:paraId="5B536B80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2A50071C" w14:textId="77777777" w:rsidR="00E13F8E" w:rsidRPr="00622FA7" w:rsidRDefault="00E13F8E" w:rsidP="00E13F8E">
      <w:pPr>
        <w:pStyle w:val="NormalBold"/>
        <w:jc w:val="center"/>
        <w:rPr>
          <w:sz w:val="28"/>
          <w:szCs w:val="28"/>
        </w:rPr>
      </w:pPr>
      <w:r w:rsidRPr="00622FA7">
        <w:rPr>
          <w:sz w:val="28"/>
          <w:szCs w:val="28"/>
        </w:rPr>
        <w:t>Unit 21: Data Management Software Level 1 (Credit Value 2)</w:t>
      </w:r>
    </w:p>
    <w:p w14:paraId="5B2D8F71" w14:textId="77777777" w:rsidR="00686F7D" w:rsidRPr="00EA5EAC" w:rsidRDefault="00686F7D" w:rsidP="00DD15CB">
      <w:pPr>
        <w:pStyle w:val="NormalBold"/>
        <w:jc w:val="center"/>
        <w:rPr>
          <w:sz w:val="28"/>
          <w:szCs w:val="28"/>
        </w:rPr>
      </w:pPr>
    </w:p>
    <w:p w14:paraId="7DE4CCD2" w14:textId="77777777" w:rsidR="00CF0CC0" w:rsidRDefault="00CF0CC0" w:rsidP="00CF0CC0">
      <w:pPr>
        <w:rPr>
          <w:bCs/>
          <w:sz w:val="16"/>
        </w:rPr>
      </w:pPr>
    </w:p>
    <w:p w14:paraId="4D928E46" w14:textId="77777777" w:rsidR="00EA5EAC" w:rsidRDefault="00EA5EAC" w:rsidP="00CF0CC0">
      <w:pPr>
        <w:rPr>
          <w:bCs/>
          <w:sz w:val="16"/>
        </w:rPr>
      </w:pPr>
    </w:p>
    <w:p w14:paraId="0A68E22F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D81DF2" w14:paraId="0D007D55" w14:textId="77777777" w:rsidTr="00D81DF2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9D4E0" w14:textId="77777777" w:rsidR="00EF4ABA" w:rsidRPr="00C8767D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C8767D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0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828913C" w14:textId="77777777" w:rsidR="00EF4ABA" w:rsidRPr="00C8767D" w:rsidRDefault="00A80CEA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0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86803" w14:textId="77777777" w:rsidR="00EF4ABA" w:rsidRPr="00D81DF2" w:rsidRDefault="00EF4ABA" w:rsidP="00D81DF2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B244A" w14:textId="77777777" w:rsidR="00EF4ABA" w:rsidRPr="00C8767D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C8767D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BCC059E" w14:textId="77777777" w:rsidR="00EF4ABA" w:rsidRPr="00D81DF2" w:rsidRDefault="00A80CEA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6D4CDF7" w14:textId="77777777" w:rsidR="00CF0CC0" w:rsidRDefault="00CF0CC0" w:rsidP="00CF0CC0">
      <w:pPr>
        <w:pStyle w:val="normal0"/>
      </w:pPr>
    </w:p>
    <w:p w14:paraId="0CEE5D64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2F8184F2" w14:textId="77777777" w:rsidR="00CF0846" w:rsidRDefault="00CF0846" w:rsidP="000930FC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16D5F38F" w14:textId="77777777" w:rsidR="00CF0846" w:rsidRDefault="00CF0846" w:rsidP="000930FC">
      <w:pPr>
        <w:pStyle w:val="normal0"/>
      </w:pPr>
    </w:p>
    <w:p w14:paraId="28ED7EE8" w14:textId="77777777" w:rsidR="00CF0846" w:rsidRDefault="00CF0846" w:rsidP="000930FC">
      <w:pPr>
        <w:pStyle w:val="normal0"/>
      </w:pPr>
      <w:r>
        <w:t xml:space="preserve">Centre assessors </w:t>
      </w:r>
      <w:r w:rsidRPr="00F51CBC">
        <w:rPr>
          <w:b/>
        </w:rPr>
        <w:t>must</w:t>
      </w:r>
      <w:r>
        <w:t xml:space="preserve"> assess the candidate’s work prior to submission.</w:t>
      </w:r>
    </w:p>
    <w:p w14:paraId="3A2A4879" w14:textId="77777777" w:rsidR="00CF0846" w:rsidRDefault="00CF0846" w:rsidP="000930FC">
      <w:pPr>
        <w:pStyle w:val="normal0"/>
      </w:pPr>
    </w:p>
    <w:p w14:paraId="032B1AA9" w14:textId="77777777" w:rsidR="00CF0846" w:rsidRDefault="00CF0846" w:rsidP="000930FC">
      <w:pPr>
        <w:pStyle w:val="normal0"/>
      </w:pPr>
      <w:r>
        <w:t>Only units that have been achieved should be submitted for moderation.</w:t>
      </w:r>
    </w:p>
    <w:p w14:paraId="27AA6A90" w14:textId="77777777" w:rsidR="00CF0846" w:rsidRDefault="00CF0846" w:rsidP="000930FC">
      <w:pPr>
        <w:pStyle w:val="normal0"/>
      </w:pPr>
    </w:p>
    <w:p w14:paraId="4FC6CD63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18C22CDA" w14:textId="77777777" w:rsidR="00CF0846" w:rsidRPr="00D70932" w:rsidRDefault="00CF0846" w:rsidP="00CF0846"/>
    <w:p w14:paraId="6C3F7186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8B0147">
        <w:rPr>
          <w:b/>
          <w:bCs/>
          <w:sz w:val="22"/>
          <w:szCs w:val="22"/>
        </w:rPr>
        <w:t>(</w:t>
      </w:r>
      <w:r w:rsidRPr="00FE5F01">
        <w:rPr>
          <w:b/>
          <w:bCs/>
          <w:i/>
          <w:sz w:val="22"/>
          <w:szCs w:val="22"/>
        </w:rPr>
        <w:t>in bold</w:t>
      </w:r>
      <w:r w:rsidR="007A2D58" w:rsidRPr="00FE5F01">
        <w:rPr>
          <w:b/>
          <w:bCs/>
          <w:i/>
          <w:sz w:val="22"/>
          <w:szCs w:val="22"/>
        </w:rPr>
        <w:t xml:space="preserve"> italics</w:t>
      </w:r>
      <w:r w:rsidRPr="008B0147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58F302B6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7DBBE2A5" w14:textId="77777777" w:rsidR="00CF0CC0" w:rsidRPr="001C4E7B" w:rsidRDefault="00CF0CC0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69F13D4D" w14:textId="77777777" w:rsidTr="00A3241A">
        <w:trPr>
          <w:trHeight w:val="552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F2CEAD" w14:textId="77777777" w:rsidR="00461787" w:rsidRPr="000930FC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0930FC">
              <w:rPr>
                <w:rFonts w:cs="Arial"/>
                <w:lang w:val="en-GB"/>
              </w:rPr>
              <w:lastRenderedPageBreak/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EF8AB5" w14:textId="77777777" w:rsidR="00461787" w:rsidRPr="000930FC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0930FC">
              <w:rPr>
                <w:b/>
                <w:sz w:val="22"/>
                <w:szCs w:val="22"/>
              </w:rPr>
              <w:t>Evidence</w:t>
            </w:r>
            <w:r w:rsidRPr="000930FC">
              <w:rPr>
                <w:b/>
                <w:i/>
                <w:sz w:val="22"/>
                <w:szCs w:val="22"/>
              </w:rPr>
              <w:t xml:space="preserve"> </w:t>
            </w:r>
            <w:r w:rsidRPr="000930FC">
              <w:rPr>
                <w:b/>
                <w:sz w:val="22"/>
                <w:szCs w:val="22"/>
              </w:rPr>
              <w:t>Requirements</w:t>
            </w:r>
            <w:r w:rsidRPr="000930FC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CA8FCA6" w14:textId="77777777" w:rsidR="00461787" w:rsidRPr="000930FC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0930FC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AD1B64" w14:paraId="1C406D53" w14:textId="77777777" w:rsidTr="001515FB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9A5F" w14:textId="77777777" w:rsidR="00AD1B64" w:rsidRPr="00274A3D" w:rsidRDefault="00AD1B64" w:rsidP="00274A3D">
            <w:pPr>
              <w:pStyle w:val="Criteria10"/>
              <w:framePr w:hSpace="0" w:wrap="auto" w:vAnchor="margin" w:hAnchor="text" w:xAlign="left" w:yAlign="inline"/>
              <w:spacing w:before="40" w:after="240" w:line="260" w:lineRule="atLeast"/>
              <w:ind w:left="567" w:hanging="567"/>
            </w:pPr>
            <w:r w:rsidRPr="00274A3D">
              <w:t xml:space="preserve">A1 </w:t>
            </w:r>
            <w:r w:rsidR="000930FC" w:rsidRPr="00274A3D">
              <w:tab/>
            </w:r>
            <w:r w:rsidRPr="00274A3D">
              <w:t>Enter, edit and maintain data records in a data management system.</w:t>
            </w:r>
          </w:p>
          <w:p w14:paraId="5F3421D3" w14:textId="77777777" w:rsidR="00AD1B64" w:rsidRPr="00274A3D" w:rsidRDefault="00AD1B64" w:rsidP="00274A3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sz w:val="22"/>
              </w:rPr>
            </w:pPr>
            <w:r w:rsidRPr="000930FC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A1.1 </w:t>
            </w:r>
            <w:r w:rsidR="000930FC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274A3D">
              <w:rPr>
                <w:sz w:val="22"/>
              </w:rPr>
              <w:t xml:space="preserve">Identify the security </w:t>
            </w:r>
            <w:r w:rsidR="00274A3D">
              <w:rPr>
                <w:sz w:val="22"/>
              </w:rPr>
              <w:t>procedures used to protect data</w:t>
            </w:r>
          </w:p>
          <w:p w14:paraId="6E028A65" w14:textId="77777777" w:rsidR="00AD1B64" w:rsidRPr="00274A3D" w:rsidRDefault="00AD1B64" w:rsidP="00274A3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sz w:val="22"/>
              </w:rPr>
            </w:pPr>
            <w:r w:rsidRPr="00274A3D">
              <w:rPr>
                <w:sz w:val="22"/>
              </w:rPr>
              <w:t xml:space="preserve">A1.2 </w:t>
            </w:r>
            <w:r w:rsidR="000930FC" w:rsidRPr="00274A3D">
              <w:rPr>
                <w:sz w:val="22"/>
              </w:rPr>
              <w:tab/>
            </w:r>
            <w:r w:rsidRPr="00274A3D">
              <w:rPr>
                <w:sz w:val="22"/>
              </w:rPr>
              <w:t>Enter data accurately in</w:t>
            </w:r>
            <w:r w:rsidR="00274A3D">
              <w:rPr>
                <w:sz w:val="22"/>
              </w:rPr>
              <w:t>to records to meet requirements</w:t>
            </w:r>
          </w:p>
          <w:p w14:paraId="7284305C" w14:textId="77777777" w:rsidR="00AD1B64" w:rsidRPr="00274A3D" w:rsidRDefault="00AD1B64" w:rsidP="00274A3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sz w:val="22"/>
              </w:rPr>
            </w:pPr>
            <w:r w:rsidRPr="00274A3D">
              <w:rPr>
                <w:sz w:val="22"/>
              </w:rPr>
              <w:t xml:space="preserve">A1.3 </w:t>
            </w:r>
            <w:r w:rsidR="000930FC" w:rsidRPr="00274A3D">
              <w:rPr>
                <w:sz w:val="22"/>
              </w:rPr>
              <w:tab/>
            </w:r>
            <w:r w:rsidRPr="00274A3D">
              <w:rPr>
                <w:sz w:val="22"/>
              </w:rPr>
              <w:t xml:space="preserve">Locate and amend individual data records </w:t>
            </w:r>
          </w:p>
          <w:p w14:paraId="54403A5F" w14:textId="77777777" w:rsidR="00AD1B64" w:rsidRPr="00274A3D" w:rsidRDefault="00AD1B64" w:rsidP="00274A3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sz w:val="22"/>
              </w:rPr>
            </w:pPr>
            <w:r w:rsidRPr="00274A3D">
              <w:rPr>
                <w:sz w:val="22"/>
              </w:rPr>
              <w:t xml:space="preserve">A1.4 </w:t>
            </w:r>
            <w:r w:rsidR="000930FC" w:rsidRPr="00274A3D">
              <w:rPr>
                <w:sz w:val="22"/>
              </w:rPr>
              <w:tab/>
            </w:r>
            <w:r w:rsidRPr="00274A3D">
              <w:rPr>
                <w:sz w:val="22"/>
              </w:rPr>
              <w:t>Check data records meet needs, using IT tools and making corrections as necessa</w:t>
            </w:r>
            <w:r w:rsidR="00274A3D">
              <w:rPr>
                <w:sz w:val="22"/>
              </w:rPr>
              <w:t>ry</w:t>
            </w:r>
          </w:p>
          <w:p w14:paraId="3F0C3F94" w14:textId="77777777" w:rsidR="00AD1B64" w:rsidRPr="000930FC" w:rsidRDefault="00AD1B64" w:rsidP="00274A3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274A3D">
              <w:rPr>
                <w:sz w:val="22"/>
              </w:rPr>
              <w:t xml:space="preserve">A1.5 </w:t>
            </w:r>
            <w:r w:rsidR="000930FC" w:rsidRPr="00274A3D">
              <w:rPr>
                <w:sz w:val="22"/>
              </w:rPr>
              <w:tab/>
            </w:r>
            <w:r w:rsidRPr="00274A3D">
              <w:rPr>
                <w:sz w:val="22"/>
              </w:rPr>
              <w:t>Respond appropriate</w:t>
            </w:r>
            <w:r w:rsidR="00274A3D">
              <w:rPr>
                <w:sz w:val="22"/>
              </w:rPr>
              <w:t>ly to data entry error messages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EE46" w14:textId="77777777" w:rsidR="00AD1B64" w:rsidRPr="000930FC" w:rsidRDefault="008B0147" w:rsidP="000930FC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0930FC">
              <w:rPr>
                <w:sz w:val="22"/>
                <w:szCs w:val="22"/>
              </w:rPr>
              <w:t>A1.1,</w:t>
            </w:r>
            <w:r w:rsidR="00772FED" w:rsidRPr="000930FC">
              <w:rPr>
                <w:sz w:val="22"/>
                <w:szCs w:val="22"/>
              </w:rPr>
              <w:t xml:space="preserve"> </w:t>
            </w:r>
            <w:r w:rsidR="00AD1B64" w:rsidRPr="000930FC">
              <w:rPr>
                <w:sz w:val="22"/>
                <w:szCs w:val="22"/>
              </w:rPr>
              <w:t>1.2</w:t>
            </w:r>
            <w:r w:rsidRPr="000930FC">
              <w:rPr>
                <w:sz w:val="22"/>
                <w:szCs w:val="22"/>
              </w:rPr>
              <w:t>,</w:t>
            </w:r>
            <w:r w:rsidR="000930FC" w:rsidRPr="000930FC">
              <w:rPr>
                <w:sz w:val="22"/>
                <w:szCs w:val="22"/>
              </w:rPr>
              <w:t xml:space="preserve"> </w:t>
            </w:r>
            <w:r w:rsidRPr="000930FC">
              <w:rPr>
                <w:sz w:val="22"/>
                <w:szCs w:val="22"/>
              </w:rPr>
              <w:t>1.3,</w:t>
            </w:r>
            <w:r w:rsidR="000930FC" w:rsidRPr="000930FC">
              <w:rPr>
                <w:sz w:val="22"/>
                <w:szCs w:val="22"/>
              </w:rPr>
              <w:t xml:space="preserve"> </w:t>
            </w:r>
            <w:r w:rsidR="00AD1B64" w:rsidRPr="000930FC">
              <w:rPr>
                <w:sz w:val="22"/>
                <w:szCs w:val="22"/>
              </w:rPr>
              <w:t xml:space="preserve">1.4 &amp; 1.5 </w:t>
            </w:r>
            <w:r w:rsidR="00274A3D">
              <w:rPr>
                <w:sz w:val="22"/>
                <w:szCs w:val="22"/>
              </w:rPr>
              <w:t xml:space="preserve"> </w:t>
            </w:r>
            <w:r w:rsidR="00AD1B64" w:rsidRPr="000930FC">
              <w:rPr>
                <w:sz w:val="22"/>
                <w:szCs w:val="22"/>
              </w:rPr>
              <w:t>Use appropriate security procedures to protect data when using data management software</w:t>
            </w:r>
            <w:r w:rsidRPr="000930FC">
              <w:rPr>
                <w:sz w:val="22"/>
                <w:szCs w:val="22"/>
              </w:rPr>
              <w:t>. Provide a</w:t>
            </w:r>
            <w:r w:rsidR="00934757" w:rsidRPr="000930FC">
              <w:rPr>
                <w:sz w:val="22"/>
                <w:szCs w:val="22"/>
              </w:rPr>
              <w:t>t least t</w:t>
            </w:r>
            <w:r w:rsidR="00AD1B64" w:rsidRPr="000930FC">
              <w:rPr>
                <w:sz w:val="22"/>
                <w:szCs w:val="22"/>
              </w:rPr>
              <w:t xml:space="preserve">hree different examples of: entering data, locating and amending data, </w:t>
            </w:r>
            <w:r w:rsidR="00934757" w:rsidRPr="000930FC">
              <w:rPr>
                <w:sz w:val="22"/>
                <w:szCs w:val="22"/>
              </w:rPr>
              <w:t>checking data records</w:t>
            </w:r>
            <w:r w:rsidR="00AD1B64" w:rsidRPr="000930FC">
              <w:rPr>
                <w:sz w:val="22"/>
                <w:szCs w:val="22"/>
              </w:rPr>
              <w:t xml:space="preserve"> and responding to data entry error messages.</w:t>
            </w:r>
          </w:p>
          <w:p w14:paraId="3694E7A5" w14:textId="77777777" w:rsidR="00AD1B64" w:rsidRDefault="00AD1B64" w:rsidP="00E208D1">
            <w:pPr>
              <w:pStyle w:val="Default"/>
              <w:rPr>
                <w:i/>
                <w:iCs/>
                <w:color w:val="auto"/>
                <w:sz w:val="22"/>
                <w:szCs w:val="22"/>
              </w:rPr>
            </w:pPr>
          </w:p>
          <w:p w14:paraId="09877438" w14:textId="77777777" w:rsidR="00AD1B64" w:rsidRPr="000930FC" w:rsidRDefault="00AD1B64" w:rsidP="00AD1B64">
            <w:pPr>
              <w:pStyle w:val="Default"/>
              <w:rPr>
                <w:b/>
                <w:bCs/>
                <w:iCs/>
                <w:sz w:val="20"/>
                <w:szCs w:val="20"/>
              </w:rPr>
            </w:pPr>
            <w:r w:rsidRPr="000930FC">
              <w:rPr>
                <w:b/>
                <w:iCs/>
                <w:color w:val="auto"/>
                <w:sz w:val="20"/>
                <w:szCs w:val="20"/>
              </w:rPr>
              <w:t>Examples:</w:t>
            </w:r>
            <w:r w:rsidRPr="000930FC">
              <w:rPr>
                <w:iCs/>
                <w:color w:val="auto"/>
                <w:sz w:val="20"/>
                <w:szCs w:val="20"/>
              </w:rPr>
              <w:t xml:space="preserve">  Access control; authorised use, confidentiality, protection of personal data, password protection and management, user authentication.  Table, fields, records.  Use of data entry form; create new record; add record to table.  Find, search and replace; edit record, sort, use wildcards</w:t>
            </w:r>
            <w:r w:rsidRPr="000930FC">
              <w:rPr>
                <w:color w:val="auto"/>
                <w:sz w:val="20"/>
                <w:szCs w:val="20"/>
              </w:rPr>
              <w:t>.  S</w:t>
            </w:r>
            <w:r w:rsidRPr="000930FC">
              <w:rPr>
                <w:iCs/>
                <w:color w:val="auto"/>
                <w:sz w:val="20"/>
                <w:szCs w:val="20"/>
              </w:rPr>
              <w:t>pell check, format, accuracy, consistency, remove duplication, verify data.  Due to field size, data type, validation checks; duplicate records; format; using help.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24291" w14:textId="77777777" w:rsidR="00AD1B64" w:rsidRPr="0057473D" w:rsidRDefault="00A80CEA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D1B64" w14:paraId="26304F1E" w14:textId="77777777" w:rsidTr="001515FB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C8EA" w14:textId="77777777" w:rsidR="00AD1B64" w:rsidRPr="000930FC" w:rsidRDefault="00AD1B64" w:rsidP="00274A3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sz w:val="21"/>
                <w:szCs w:val="21"/>
              </w:rPr>
            </w:pPr>
            <w:r w:rsidRPr="00274A3D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A1.6 </w:t>
            </w:r>
            <w:r w:rsidR="000930FC" w:rsidRPr="00274A3D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274A3D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Follow local and/or legal </w:t>
            </w:r>
            <w:r w:rsidRPr="00274A3D">
              <w:rPr>
                <w:sz w:val="22"/>
              </w:rPr>
              <w:t>guidelines</w:t>
            </w:r>
            <w:r w:rsidRPr="00274A3D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for the storage and use of data where available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A8F3" w14:textId="77777777" w:rsidR="00AD1B64" w:rsidRPr="000930FC" w:rsidRDefault="00AD1B64" w:rsidP="000930FC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0930FC">
              <w:rPr>
                <w:sz w:val="22"/>
                <w:szCs w:val="22"/>
              </w:rPr>
              <w:t>A1.6</w:t>
            </w:r>
            <w:r w:rsidR="00274A3D">
              <w:rPr>
                <w:sz w:val="22"/>
                <w:szCs w:val="22"/>
              </w:rPr>
              <w:t xml:space="preserve"> </w:t>
            </w:r>
            <w:r w:rsidRPr="000930FC">
              <w:rPr>
                <w:sz w:val="22"/>
                <w:szCs w:val="22"/>
              </w:rPr>
              <w:t xml:space="preserve"> </w:t>
            </w:r>
            <w:r w:rsidR="00934757" w:rsidRPr="000930FC">
              <w:rPr>
                <w:sz w:val="22"/>
                <w:szCs w:val="22"/>
              </w:rPr>
              <w:t xml:space="preserve">Provide at least </w:t>
            </w:r>
            <w:r w:rsidRPr="000930FC">
              <w:rPr>
                <w:sz w:val="22"/>
                <w:szCs w:val="22"/>
              </w:rPr>
              <w:t xml:space="preserve">two different examples of complying with relevant guidelines and policies when working with and storing data in line with policies relating to data security, data protection legislation.  </w:t>
            </w:r>
          </w:p>
          <w:p w14:paraId="44845A81" w14:textId="77777777" w:rsidR="00AD1B64" w:rsidRPr="003D278E" w:rsidRDefault="00AD1B64" w:rsidP="00E208D1">
            <w:pPr>
              <w:pStyle w:val="Default"/>
              <w:rPr>
                <w:color w:val="auto"/>
                <w:sz w:val="22"/>
                <w:szCs w:val="22"/>
              </w:rPr>
            </w:pPr>
          </w:p>
          <w:p w14:paraId="2490D3BE" w14:textId="77777777" w:rsidR="00AD1B64" w:rsidRPr="007A2D58" w:rsidRDefault="00AD1B64" w:rsidP="00AD1B64">
            <w:pPr>
              <w:pStyle w:val="Default"/>
              <w:rPr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0930FC">
              <w:rPr>
                <w:b/>
                <w:iCs/>
                <w:color w:val="auto"/>
                <w:sz w:val="20"/>
                <w:szCs w:val="20"/>
              </w:rPr>
              <w:t>Examples:</w:t>
            </w:r>
            <w:r w:rsidRPr="000930FC">
              <w:rPr>
                <w:iCs/>
                <w:color w:val="auto"/>
                <w:sz w:val="20"/>
                <w:szCs w:val="20"/>
              </w:rPr>
              <w:t xml:space="preserve">  Set by employer or organisation.  Policies relating to security, backup and data protection; guidelines for data format; compliance, audit and reporting requirements.  File management will vary according to the application.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17E16F" w14:textId="77777777" w:rsidR="00AD1B64" w:rsidRPr="0057473D" w:rsidRDefault="00A80CEA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6580C0A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1AD2A2D1" w14:textId="77777777" w:rsidR="00283DAA" w:rsidRPr="001C4E7B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p w14:paraId="1DBCF4D5" w14:textId="77777777" w:rsidR="007D5D7B" w:rsidRPr="00274A3D" w:rsidRDefault="003F6221" w:rsidP="00274A3D">
      <w:r>
        <w:br w:type="page"/>
      </w: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157C9E32" w14:textId="77777777" w:rsidTr="00A3241A">
        <w:trPr>
          <w:trHeight w:val="552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5095F1A" w14:textId="77777777" w:rsidR="00A671DF" w:rsidRPr="000930FC" w:rsidRDefault="00A671DF" w:rsidP="00E85712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0930FC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924C7B" w14:textId="77777777" w:rsidR="00A671DF" w:rsidRPr="000930FC" w:rsidRDefault="00A671DF" w:rsidP="00E85712">
            <w:pPr>
              <w:rPr>
                <w:b/>
                <w:sz w:val="22"/>
                <w:szCs w:val="22"/>
              </w:rPr>
            </w:pPr>
            <w:r w:rsidRPr="000930FC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E8CAAAE" w14:textId="77777777" w:rsidR="00A671DF" w:rsidRPr="000930FC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0930FC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AD1B64" w14:paraId="2A06DB17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68CD947E" w14:textId="77777777" w:rsidR="00AD1B64" w:rsidRPr="00274A3D" w:rsidRDefault="00AD1B64" w:rsidP="00274A3D">
            <w:pPr>
              <w:pStyle w:val="Criteria10"/>
              <w:framePr w:hSpace="0" w:wrap="auto" w:vAnchor="margin" w:hAnchor="text" w:xAlign="left" w:yAlign="inline"/>
              <w:spacing w:before="40" w:after="240" w:line="260" w:lineRule="atLeast"/>
              <w:ind w:left="567" w:hanging="567"/>
            </w:pPr>
            <w:r w:rsidRPr="00274A3D">
              <w:t xml:space="preserve">A2 </w:t>
            </w:r>
            <w:r w:rsidR="000930FC" w:rsidRPr="00274A3D">
              <w:tab/>
            </w:r>
            <w:r w:rsidRPr="00274A3D">
              <w:t xml:space="preserve">Retrieve and display data records to meet requirements. </w:t>
            </w:r>
          </w:p>
          <w:p w14:paraId="31C685AF" w14:textId="77777777" w:rsidR="00AD1B64" w:rsidRPr="00274A3D" w:rsidRDefault="00AD1B64" w:rsidP="00274A3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274A3D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A2.1 </w:t>
            </w:r>
            <w:r w:rsidR="000930FC" w:rsidRPr="00274A3D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274A3D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Search for and retrieve information using pre-defined methods to meet given requirements </w:t>
            </w:r>
          </w:p>
          <w:p w14:paraId="2803513C" w14:textId="77777777" w:rsidR="00AD1B64" w:rsidRPr="000930FC" w:rsidRDefault="00AD1B64" w:rsidP="000930FC">
            <w:pPr>
              <w:autoSpaceDE w:val="0"/>
              <w:autoSpaceDN w:val="0"/>
              <w:adjustRightInd w:val="0"/>
              <w:ind w:left="567" w:hanging="567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2250294A" w14:textId="77777777" w:rsidR="00AD1B64" w:rsidRPr="000930FC" w:rsidRDefault="00AD1B64" w:rsidP="000930FC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0930FC">
              <w:rPr>
                <w:sz w:val="22"/>
                <w:szCs w:val="22"/>
              </w:rPr>
              <w:t>A2.1</w:t>
            </w:r>
            <w:r w:rsidR="00274A3D">
              <w:rPr>
                <w:sz w:val="22"/>
                <w:szCs w:val="22"/>
              </w:rPr>
              <w:t xml:space="preserve"> </w:t>
            </w:r>
            <w:r w:rsidRPr="000930FC">
              <w:rPr>
                <w:sz w:val="22"/>
                <w:szCs w:val="22"/>
              </w:rPr>
              <w:t xml:space="preserve"> </w:t>
            </w:r>
            <w:r w:rsidR="00934757" w:rsidRPr="000930FC">
              <w:rPr>
                <w:sz w:val="22"/>
                <w:szCs w:val="22"/>
              </w:rPr>
              <w:t xml:space="preserve">Provide at least </w:t>
            </w:r>
            <w:r w:rsidRPr="000930FC">
              <w:rPr>
                <w:sz w:val="22"/>
                <w:szCs w:val="22"/>
              </w:rPr>
              <w:t>two different examples of using different methods to search for and retrieve data to meet requirements.</w:t>
            </w:r>
          </w:p>
          <w:p w14:paraId="784CC216" w14:textId="77777777" w:rsidR="00AD1B64" w:rsidRPr="007A2D58" w:rsidRDefault="00AD1B64" w:rsidP="00E208D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</w:rPr>
            </w:pPr>
          </w:p>
          <w:p w14:paraId="33BECDC3" w14:textId="77777777" w:rsidR="00AD1B64" w:rsidRPr="000930FC" w:rsidRDefault="00AD1B64" w:rsidP="00AD1B64">
            <w:pPr>
              <w:widowControl w:val="0"/>
              <w:autoSpaceDE w:val="0"/>
              <w:autoSpaceDN w:val="0"/>
              <w:adjustRightInd w:val="0"/>
              <w:rPr>
                <w:lang w:eastAsia="en-GB"/>
              </w:rPr>
            </w:pPr>
            <w:r w:rsidRPr="000930FC">
              <w:rPr>
                <w:rFonts w:cs="Arial"/>
                <w:iCs/>
                <w:sz w:val="20"/>
                <w:lang w:eastAsia="en-GB"/>
              </w:rPr>
              <w:t>Examples:  Alphanumeric sort, filter, single criteria, standard queries.</w:t>
            </w:r>
            <w:r w:rsidRPr="000930FC">
              <w:rPr>
                <w:iCs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39E890C6" w14:textId="77777777" w:rsidR="00AD1B64" w:rsidRPr="00664AA3" w:rsidRDefault="00A80CEA" w:rsidP="00664AA3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D1B64" w14:paraId="2950771C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640FCF0E" w14:textId="77777777" w:rsidR="00AD1B64" w:rsidRPr="00274A3D" w:rsidRDefault="00AD1B64" w:rsidP="00274A3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274A3D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A2.2 </w:t>
            </w:r>
            <w:r w:rsidR="000930FC" w:rsidRPr="00274A3D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274A3D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Identify which report to run to output the required information </w:t>
            </w:r>
          </w:p>
          <w:p w14:paraId="4D8733C9" w14:textId="77777777" w:rsidR="00AD1B64" w:rsidRPr="000930FC" w:rsidRDefault="00AD1B64" w:rsidP="00274A3D">
            <w:pPr>
              <w:autoSpaceDE w:val="0"/>
              <w:autoSpaceDN w:val="0"/>
              <w:adjustRightInd w:val="0"/>
              <w:spacing w:before="40" w:after="240" w:line="260" w:lineRule="atLeast"/>
              <w:ind w:left="567" w:hanging="567"/>
              <w:rPr>
                <w:rFonts w:cs="Arial"/>
                <w:bCs/>
                <w:sz w:val="21"/>
                <w:szCs w:val="21"/>
              </w:rPr>
            </w:pPr>
            <w:r w:rsidRPr="00274A3D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A2.3 </w:t>
            </w:r>
            <w:r w:rsidR="000930FC" w:rsidRPr="00274A3D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274A3D">
              <w:rPr>
                <w:rFonts w:cs="Arial"/>
                <w:color w:val="000000"/>
                <w:sz w:val="21"/>
                <w:szCs w:val="21"/>
                <w:lang w:eastAsia="en-GB"/>
              </w:rPr>
              <w:t>Select and view specified reports to output information to meet given requirements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56DA8ED8" w14:textId="77777777" w:rsidR="00C06EFC" w:rsidRPr="000930FC" w:rsidRDefault="00AD1B64" w:rsidP="000930FC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0930FC">
              <w:rPr>
                <w:sz w:val="22"/>
                <w:szCs w:val="22"/>
              </w:rPr>
              <w:t xml:space="preserve">A2.2 &amp; </w:t>
            </w:r>
            <w:r w:rsidR="00C06EFC" w:rsidRPr="000930FC">
              <w:rPr>
                <w:sz w:val="22"/>
                <w:szCs w:val="22"/>
              </w:rPr>
              <w:t xml:space="preserve">2.3 </w:t>
            </w:r>
            <w:r w:rsidR="00274A3D">
              <w:rPr>
                <w:sz w:val="22"/>
                <w:szCs w:val="22"/>
              </w:rPr>
              <w:t xml:space="preserve"> </w:t>
            </w:r>
            <w:r w:rsidR="00C06EFC" w:rsidRPr="000930FC">
              <w:rPr>
                <w:sz w:val="22"/>
                <w:szCs w:val="22"/>
              </w:rPr>
              <w:t>Show at least two different examples of report generation methods to match the most appropriate method for the required information.</w:t>
            </w:r>
          </w:p>
          <w:p w14:paraId="19A6D2BB" w14:textId="77777777" w:rsidR="00AD1B64" w:rsidRPr="007A2D58" w:rsidRDefault="00AD1B64" w:rsidP="00E208D1">
            <w:pPr>
              <w:pStyle w:val="Default"/>
              <w:rPr>
                <w:color w:val="auto"/>
                <w:sz w:val="20"/>
                <w:szCs w:val="20"/>
              </w:rPr>
            </w:pPr>
            <w:r w:rsidRPr="007A2D58">
              <w:rPr>
                <w:color w:val="auto"/>
                <w:sz w:val="20"/>
                <w:szCs w:val="20"/>
              </w:rPr>
              <w:t xml:space="preserve"> </w:t>
            </w:r>
          </w:p>
          <w:p w14:paraId="2FEF16BE" w14:textId="77777777" w:rsidR="00AD1B64" w:rsidRPr="007A2D58" w:rsidRDefault="00AD1B64" w:rsidP="00C06EF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</w:rPr>
            </w:pPr>
            <w:r w:rsidRPr="000930FC">
              <w:rPr>
                <w:rFonts w:cs="Arial"/>
                <w:b/>
                <w:iCs/>
                <w:sz w:val="20"/>
                <w:lang w:eastAsia="en-GB"/>
              </w:rPr>
              <w:t>Examples:</w:t>
            </w:r>
            <w:r w:rsidRPr="000930FC">
              <w:rPr>
                <w:rFonts w:cs="Arial"/>
                <w:iCs/>
                <w:sz w:val="20"/>
                <w:lang w:eastAsia="en-GB"/>
              </w:rPr>
              <w:t xml:space="preserve">  Accessing reports that have already been run; using menus or shortcuts, report templates to produce standard reports based on current data.</w:t>
            </w:r>
            <w:r w:rsidRPr="007A2D58"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02484374" w14:textId="77777777" w:rsidR="00AD1B64" w:rsidRPr="00664AA3" w:rsidRDefault="00A80CEA" w:rsidP="00664AA3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0EF628F8" w14:textId="77777777" w:rsidR="00640664" w:rsidRPr="000930FC" w:rsidRDefault="00640664" w:rsidP="00640664">
      <w:pPr>
        <w:rPr>
          <w:b/>
          <w:bCs/>
          <w:sz w:val="22"/>
          <w:szCs w:val="22"/>
        </w:rPr>
      </w:pPr>
      <w:r w:rsidRPr="000930FC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148E7AA1" w14:textId="77777777" w:rsidR="00640664" w:rsidRPr="000930FC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0B42A5E2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31F5F" w14:textId="77777777" w:rsidR="00640664" w:rsidRPr="00C8767D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C8767D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7D751C8" w14:textId="77777777" w:rsidR="00640664" w:rsidRPr="00C8767D" w:rsidRDefault="00A80CEA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9506E" w14:textId="77777777" w:rsidR="00640664" w:rsidRPr="00C8767D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C8767D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53F5F95" w14:textId="77777777" w:rsidR="00640664" w:rsidRPr="00D81DF2" w:rsidRDefault="00A80CEA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29813C72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27EE9" w14:textId="77777777" w:rsidR="00640664" w:rsidRPr="00C8767D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C8767D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A2B5FC7" w14:textId="77777777" w:rsidR="00640664" w:rsidRPr="00C8767D" w:rsidRDefault="00A80CEA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6126F" w14:textId="77777777" w:rsidR="00640664" w:rsidRPr="00C8767D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C8767D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CFE0E8F" w14:textId="77777777" w:rsidR="00640664" w:rsidRPr="00D81DF2" w:rsidRDefault="00A80CEA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DF8B99A" w14:textId="77777777" w:rsidR="00640664" w:rsidRDefault="00640664" w:rsidP="000367A7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3E9E31" w14:textId="77777777" w:rsidR="009623FD" w:rsidRDefault="009623FD">
      <w:r>
        <w:separator/>
      </w:r>
    </w:p>
  </w:endnote>
  <w:endnote w:type="continuationSeparator" w:id="0">
    <w:p w14:paraId="4614A0E7" w14:textId="77777777" w:rsidR="009623FD" w:rsidRDefault="00962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1F925" w14:textId="77777777" w:rsidR="000930FC" w:rsidRPr="000930FC" w:rsidRDefault="00A80CEA" w:rsidP="00A80CEA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>
      <w:rPr>
        <w:b w:val="0"/>
        <w:sz w:val="16"/>
        <w:szCs w:val="16"/>
      </w:rPr>
      <w:t>© OCR June 2021 OCR Level 1 in IT User Skills ITQ</w:t>
    </w:r>
    <w:bookmarkEnd w:id="1"/>
    <w:r w:rsidR="000930FC" w:rsidRPr="000930FC">
      <w:rPr>
        <w:b w:val="0"/>
        <w:sz w:val="16"/>
        <w:szCs w:val="16"/>
      </w:rPr>
      <w:tab/>
      <w:t xml:space="preserve">Evidence Checklist and Evidence Guide for: Unit </w:t>
    </w:r>
    <w:r w:rsidR="000930FC">
      <w:rPr>
        <w:b w:val="0"/>
        <w:sz w:val="16"/>
        <w:szCs w:val="16"/>
      </w:rPr>
      <w:t>21</w:t>
    </w:r>
    <w:r w:rsidR="000930FC" w:rsidRPr="000930FC">
      <w:rPr>
        <w:b w:val="0"/>
        <w:sz w:val="16"/>
        <w:szCs w:val="16"/>
      </w:rPr>
      <w:t xml:space="preserve">: </w:t>
    </w:r>
    <w:r w:rsidR="000930FC">
      <w:rPr>
        <w:b w:val="0"/>
        <w:sz w:val="16"/>
        <w:szCs w:val="16"/>
      </w:rPr>
      <w:t xml:space="preserve">Data </w:t>
    </w:r>
    <w:r w:rsidR="00664AA3">
      <w:rPr>
        <w:b w:val="0"/>
        <w:sz w:val="16"/>
        <w:szCs w:val="16"/>
      </w:rPr>
      <w:t>m</w:t>
    </w:r>
    <w:r w:rsidR="000930FC">
      <w:rPr>
        <w:b w:val="0"/>
        <w:sz w:val="16"/>
        <w:szCs w:val="16"/>
      </w:rPr>
      <w:t xml:space="preserve">anagement </w:t>
    </w:r>
    <w:r w:rsidR="00664AA3">
      <w:rPr>
        <w:b w:val="0"/>
        <w:sz w:val="16"/>
        <w:szCs w:val="16"/>
      </w:rPr>
      <w:t>s</w:t>
    </w:r>
    <w:r w:rsidR="000930FC">
      <w:rPr>
        <w:b w:val="0"/>
        <w:sz w:val="16"/>
        <w:szCs w:val="16"/>
      </w:rPr>
      <w:t xml:space="preserve">oftware </w:t>
    </w:r>
    <w:r w:rsidR="000930FC" w:rsidRPr="000930FC">
      <w:rPr>
        <w:b w:val="0"/>
        <w:sz w:val="16"/>
        <w:szCs w:val="16"/>
      </w:rPr>
      <w:t>Level 1 (Credit Value 2)</w:t>
    </w:r>
    <w:r w:rsidR="000930FC">
      <w:tab/>
    </w:r>
    <w:r w:rsidR="000930FC">
      <w:rPr>
        <w:rStyle w:val="PageNumber"/>
        <w:rFonts w:cs="Times New Roman"/>
        <w:b w:val="0"/>
        <w:bCs w:val="0"/>
        <w:sz w:val="24"/>
        <w:szCs w:val="20"/>
      </w:rPr>
      <w:fldChar w:fldCharType="begin"/>
    </w:r>
    <w:r w:rsidR="000930FC">
      <w:rPr>
        <w:rStyle w:val="PageNumber"/>
        <w:rFonts w:cs="Times New Roman"/>
        <w:b w:val="0"/>
        <w:bCs w:val="0"/>
        <w:sz w:val="24"/>
        <w:szCs w:val="20"/>
      </w:rPr>
      <w:instrText xml:space="preserve"> PAGE </w:instrText>
    </w:r>
    <w:r w:rsidR="000930FC">
      <w:rPr>
        <w:rStyle w:val="PageNumber"/>
        <w:rFonts w:cs="Times New Roman"/>
        <w:b w:val="0"/>
        <w:bCs w:val="0"/>
        <w:sz w:val="24"/>
        <w:szCs w:val="20"/>
      </w:rPr>
      <w:fldChar w:fldCharType="separate"/>
    </w:r>
    <w:r w:rsidR="00D81DF2">
      <w:rPr>
        <w:rStyle w:val="PageNumber"/>
        <w:rFonts w:cs="Times New Roman"/>
        <w:b w:val="0"/>
        <w:bCs w:val="0"/>
        <w:noProof/>
        <w:sz w:val="24"/>
        <w:szCs w:val="20"/>
      </w:rPr>
      <w:t>3</w:t>
    </w:r>
    <w:r w:rsidR="000930FC">
      <w:rPr>
        <w:rStyle w:val="PageNumber"/>
        <w:rFonts w:cs="Times New Roman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07651" w14:textId="77777777" w:rsidR="009623FD" w:rsidRDefault="009623FD">
      <w:r>
        <w:separator/>
      </w:r>
    </w:p>
  </w:footnote>
  <w:footnote w:type="continuationSeparator" w:id="0">
    <w:p w14:paraId="7A89D3A5" w14:textId="77777777" w:rsidR="009623FD" w:rsidRDefault="00962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79C16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EABA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CA90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10A08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27603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E50AA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4479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605E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C621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EAF2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7BE7B76"/>
    <w:multiLevelType w:val="hybridMultilevel"/>
    <w:tmpl w:val="7F321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14EF9"/>
    <w:multiLevelType w:val="hybridMultilevel"/>
    <w:tmpl w:val="C5FCE4FE"/>
    <w:lvl w:ilvl="0" w:tplc="F25408B4">
      <w:start w:val="1"/>
      <w:numFmt w:val="bullet"/>
      <w:lvlText w:val=""/>
      <w:lvlJc w:val="left"/>
      <w:pPr>
        <w:tabs>
          <w:tab w:val="num" w:pos="-357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A0639"/>
    <w:multiLevelType w:val="hybridMultilevel"/>
    <w:tmpl w:val="D50A6D9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C71B75"/>
    <w:multiLevelType w:val="hybridMultilevel"/>
    <w:tmpl w:val="50D44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DD6D67"/>
    <w:multiLevelType w:val="hybridMultilevel"/>
    <w:tmpl w:val="9A7C1E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3"/>
  </w:num>
  <w:num w:numId="9">
    <w:abstractNumId w:val="15"/>
  </w:num>
  <w:num w:numId="10">
    <w:abstractNumId w:val="14"/>
  </w:num>
  <w:num w:numId="11">
    <w:abstractNumId w:val="12"/>
  </w:num>
  <w:num w:numId="12">
    <w:abstractNumId w:val="10"/>
  </w:num>
  <w:num w:numId="13">
    <w:abstractNumId w:val="16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6F7D"/>
    <w:rsid w:val="0000436B"/>
    <w:rsid w:val="00027B6F"/>
    <w:rsid w:val="00030280"/>
    <w:rsid w:val="000367A7"/>
    <w:rsid w:val="000443AC"/>
    <w:rsid w:val="00051146"/>
    <w:rsid w:val="0008605C"/>
    <w:rsid w:val="000930FC"/>
    <w:rsid w:val="00096494"/>
    <w:rsid w:val="000C7CDD"/>
    <w:rsid w:val="000D0160"/>
    <w:rsid w:val="000D74B0"/>
    <w:rsid w:val="000E6251"/>
    <w:rsid w:val="00105500"/>
    <w:rsid w:val="001175DC"/>
    <w:rsid w:val="00133FDC"/>
    <w:rsid w:val="0013462D"/>
    <w:rsid w:val="001376AD"/>
    <w:rsid w:val="00145A91"/>
    <w:rsid w:val="001515FB"/>
    <w:rsid w:val="00152DB7"/>
    <w:rsid w:val="00157885"/>
    <w:rsid w:val="0016340E"/>
    <w:rsid w:val="001712CE"/>
    <w:rsid w:val="0019158E"/>
    <w:rsid w:val="001A67DA"/>
    <w:rsid w:val="001C4E7B"/>
    <w:rsid w:val="001D0960"/>
    <w:rsid w:val="001E40EF"/>
    <w:rsid w:val="001F481E"/>
    <w:rsid w:val="00213BC1"/>
    <w:rsid w:val="00223ACC"/>
    <w:rsid w:val="0022466D"/>
    <w:rsid w:val="002309A9"/>
    <w:rsid w:val="00233B12"/>
    <w:rsid w:val="002350FB"/>
    <w:rsid w:val="00245BA1"/>
    <w:rsid w:val="00251FF3"/>
    <w:rsid w:val="0026600C"/>
    <w:rsid w:val="00267478"/>
    <w:rsid w:val="00274A3D"/>
    <w:rsid w:val="00283DAA"/>
    <w:rsid w:val="002C3526"/>
    <w:rsid w:val="0031393A"/>
    <w:rsid w:val="00314F3D"/>
    <w:rsid w:val="003474A3"/>
    <w:rsid w:val="00357358"/>
    <w:rsid w:val="00363BE9"/>
    <w:rsid w:val="00373247"/>
    <w:rsid w:val="003A2511"/>
    <w:rsid w:val="003B68A2"/>
    <w:rsid w:val="003C64F0"/>
    <w:rsid w:val="003E2E32"/>
    <w:rsid w:val="003F6221"/>
    <w:rsid w:val="003F7B3E"/>
    <w:rsid w:val="004035F9"/>
    <w:rsid w:val="00433F3B"/>
    <w:rsid w:val="00456533"/>
    <w:rsid w:val="00461787"/>
    <w:rsid w:val="0046542A"/>
    <w:rsid w:val="004712C1"/>
    <w:rsid w:val="00476EBD"/>
    <w:rsid w:val="00483A47"/>
    <w:rsid w:val="004A30B3"/>
    <w:rsid w:val="004C4A43"/>
    <w:rsid w:val="004C529F"/>
    <w:rsid w:val="004C62D3"/>
    <w:rsid w:val="004D604E"/>
    <w:rsid w:val="004D6573"/>
    <w:rsid w:val="004E659E"/>
    <w:rsid w:val="005174BC"/>
    <w:rsid w:val="005178F6"/>
    <w:rsid w:val="00532DDA"/>
    <w:rsid w:val="005408B7"/>
    <w:rsid w:val="0054329C"/>
    <w:rsid w:val="00557585"/>
    <w:rsid w:val="0056212E"/>
    <w:rsid w:val="0057118E"/>
    <w:rsid w:val="0057473D"/>
    <w:rsid w:val="005E5C27"/>
    <w:rsid w:val="00631522"/>
    <w:rsid w:val="00640664"/>
    <w:rsid w:val="00643A03"/>
    <w:rsid w:val="00664AA3"/>
    <w:rsid w:val="0067431C"/>
    <w:rsid w:val="006776DC"/>
    <w:rsid w:val="00681AD7"/>
    <w:rsid w:val="00686F7D"/>
    <w:rsid w:val="006B253D"/>
    <w:rsid w:val="006B4C4E"/>
    <w:rsid w:val="006C6D98"/>
    <w:rsid w:val="006F0306"/>
    <w:rsid w:val="006F2C49"/>
    <w:rsid w:val="00704141"/>
    <w:rsid w:val="00722992"/>
    <w:rsid w:val="007272D3"/>
    <w:rsid w:val="007360DE"/>
    <w:rsid w:val="00740FE3"/>
    <w:rsid w:val="00772FED"/>
    <w:rsid w:val="00773F4F"/>
    <w:rsid w:val="00775185"/>
    <w:rsid w:val="00785B1A"/>
    <w:rsid w:val="00793346"/>
    <w:rsid w:val="00794A32"/>
    <w:rsid w:val="00795084"/>
    <w:rsid w:val="007A2D58"/>
    <w:rsid w:val="007C3645"/>
    <w:rsid w:val="007D4E46"/>
    <w:rsid w:val="007D5D7B"/>
    <w:rsid w:val="007E13F3"/>
    <w:rsid w:val="007E2D5E"/>
    <w:rsid w:val="007F3FA7"/>
    <w:rsid w:val="00832EED"/>
    <w:rsid w:val="008530CD"/>
    <w:rsid w:val="00856DEC"/>
    <w:rsid w:val="008624DD"/>
    <w:rsid w:val="0086284A"/>
    <w:rsid w:val="00863FC5"/>
    <w:rsid w:val="008878D3"/>
    <w:rsid w:val="008908FF"/>
    <w:rsid w:val="0089110F"/>
    <w:rsid w:val="008A4947"/>
    <w:rsid w:val="008B0147"/>
    <w:rsid w:val="008E31ED"/>
    <w:rsid w:val="008E4A7F"/>
    <w:rsid w:val="0090659A"/>
    <w:rsid w:val="00917151"/>
    <w:rsid w:val="009268B2"/>
    <w:rsid w:val="00934757"/>
    <w:rsid w:val="009620A8"/>
    <w:rsid w:val="009623FD"/>
    <w:rsid w:val="00962BC6"/>
    <w:rsid w:val="00965A75"/>
    <w:rsid w:val="00973FDC"/>
    <w:rsid w:val="00974C2A"/>
    <w:rsid w:val="00990A6D"/>
    <w:rsid w:val="00990A72"/>
    <w:rsid w:val="009B7D88"/>
    <w:rsid w:val="009E3F77"/>
    <w:rsid w:val="00A059C3"/>
    <w:rsid w:val="00A10480"/>
    <w:rsid w:val="00A31C61"/>
    <w:rsid w:val="00A3241A"/>
    <w:rsid w:val="00A4370C"/>
    <w:rsid w:val="00A46EAA"/>
    <w:rsid w:val="00A642F5"/>
    <w:rsid w:val="00A671DF"/>
    <w:rsid w:val="00A73594"/>
    <w:rsid w:val="00A77F61"/>
    <w:rsid w:val="00A80A10"/>
    <w:rsid w:val="00A80CEA"/>
    <w:rsid w:val="00A82E39"/>
    <w:rsid w:val="00A91782"/>
    <w:rsid w:val="00AA1863"/>
    <w:rsid w:val="00AB1255"/>
    <w:rsid w:val="00AC0764"/>
    <w:rsid w:val="00AC54A7"/>
    <w:rsid w:val="00AD1B64"/>
    <w:rsid w:val="00AD72CD"/>
    <w:rsid w:val="00B03E81"/>
    <w:rsid w:val="00B257EA"/>
    <w:rsid w:val="00B54F0B"/>
    <w:rsid w:val="00BA357B"/>
    <w:rsid w:val="00BB1A08"/>
    <w:rsid w:val="00BC48E9"/>
    <w:rsid w:val="00BD5F54"/>
    <w:rsid w:val="00BD734F"/>
    <w:rsid w:val="00C06EFC"/>
    <w:rsid w:val="00C13BFF"/>
    <w:rsid w:val="00C20008"/>
    <w:rsid w:val="00C208DA"/>
    <w:rsid w:val="00C30584"/>
    <w:rsid w:val="00C5042E"/>
    <w:rsid w:val="00C63E5A"/>
    <w:rsid w:val="00C71C9C"/>
    <w:rsid w:val="00C74FDD"/>
    <w:rsid w:val="00C82E3C"/>
    <w:rsid w:val="00C8767D"/>
    <w:rsid w:val="00CA5334"/>
    <w:rsid w:val="00CA69D5"/>
    <w:rsid w:val="00CD1748"/>
    <w:rsid w:val="00CE3754"/>
    <w:rsid w:val="00CF0846"/>
    <w:rsid w:val="00CF0AAE"/>
    <w:rsid w:val="00CF0CC0"/>
    <w:rsid w:val="00CF21F9"/>
    <w:rsid w:val="00CF55DA"/>
    <w:rsid w:val="00D10508"/>
    <w:rsid w:val="00D11A9F"/>
    <w:rsid w:val="00D11DBD"/>
    <w:rsid w:val="00D171C2"/>
    <w:rsid w:val="00D43726"/>
    <w:rsid w:val="00D81DF2"/>
    <w:rsid w:val="00DA78B6"/>
    <w:rsid w:val="00DD15CB"/>
    <w:rsid w:val="00DD4398"/>
    <w:rsid w:val="00DD4B83"/>
    <w:rsid w:val="00DF477E"/>
    <w:rsid w:val="00DF720A"/>
    <w:rsid w:val="00E13F8E"/>
    <w:rsid w:val="00E14489"/>
    <w:rsid w:val="00E208D1"/>
    <w:rsid w:val="00E21495"/>
    <w:rsid w:val="00E2424D"/>
    <w:rsid w:val="00E764B7"/>
    <w:rsid w:val="00E85712"/>
    <w:rsid w:val="00E95412"/>
    <w:rsid w:val="00EA5EAC"/>
    <w:rsid w:val="00ED02F4"/>
    <w:rsid w:val="00ED4EAF"/>
    <w:rsid w:val="00EE3880"/>
    <w:rsid w:val="00EF4ABA"/>
    <w:rsid w:val="00F00677"/>
    <w:rsid w:val="00F012A7"/>
    <w:rsid w:val="00F06D20"/>
    <w:rsid w:val="00F117F0"/>
    <w:rsid w:val="00F118DC"/>
    <w:rsid w:val="00F14E88"/>
    <w:rsid w:val="00F15611"/>
    <w:rsid w:val="00F36846"/>
    <w:rsid w:val="00F41394"/>
    <w:rsid w:val="00F51CBC"/>
    <w:rsid w:val="00F520C2"/>
    <w:rsid w:val="00FA2DAD"/>
    <w:rsid w:val="00FB4D1C"/>
    <w:rsid w:val="00FC18B1"/>
    <w:rsid w:val="00FC2DEF"/>
    <w:rsid w:val="00FE5943"/>
    <w:rsid w:val="00FE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DD56369"/>
  <w15:chartTrackingRefBased/>
  <w15:docId w15:val="{B1120C23-72BE-4176-B21C-183E3946E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customStyle="1" w:styleId="Content">
    <w:name w:val="Content"/>
    <w:basedOn w:val="Normal"/>
    <w:rsid w:val="003F6221"/>
    <w:pPr>
      <w:widowControl w:val="0"/>
      <w:autoSpaceDE w:val="0"/>
      <w:autoSpaceDN w:val="0"/>
      <w:adjustRightInd w:val="0"/>
      <w:jc w:val="both"/>
    </w:pPr>
    <w:rPr>
      <w:rFonts w:cs="Arial"/>
      <w:color w:val="000000"/>
      <w:sz w:val="18"/>
      <w:szCs w:val="18"/>
    </w:rPr>
  </w:style>
  <w:style w:type="paragraph" w:styleId="ListParagraph">
    <w:name w:val="List Paragraph"/>
    <w:basedOn w:val="Normal"/>
    <w:qFormat/>
    <w:rsid w:val="00794A32"/>
    <w:pPr>
      <w:ind w:left="720"/>
      <w:contextualSpacing/>
    </w:pPr>
    <w:rPr>
      <w:rFonts w:cs="Arial"/>
      <w:sz w:val="22"/>
      <w:szCs w:val="22"/>
    </w:rPr>
  </w:style>
  <w:style w:type="paragraph" w:styleId="Header">
    <w:name w:val="header"/>
    <w:basedOn w:val="Normal"/>
    <w:rsid w:val="000930F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30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30FC"/>
  </w:style>
  <w:style w:type="paragraph" w:customStyle="1" w:styleId="Criteria10">
    <w:name w:val="Criteria1"/>
    <w:basedOn w:val="Normal"/>
    <w:qFormat/>
    <w:rsid w:val="00274A3D"/>
    <w:pPr>
      <w:framePr w:hSpace="180" w:wrap="around" w:vAnchor="text" w:hAnchor="margin" w:x="-176" w:y="-47"/>
    </w:pPr>
    <w:rPr>
      <w:b/>
      <w:sz w:val="22"/>
      <w:szCs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0</TotalTime>
  <Pages>3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Level 1 - Unit 21 - Data management software - Evidence checklist</vt:lpstr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1 - Unit 21 - Data management software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2021-06-16T15:18:00Z</dcterms:created>
  <dcterms:modified xsi:type="dcterms:W3CDTF">2021-06-16T15:18:00Z</dcterms:modified>
</cp:coreProperties>
</file>